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1CF" w:rsidRDefault="003361CF" w:rsidP="003361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WESTCOTE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fl.1424)</w:t>
      </w:r>
    </w:p>
    <w:p w:rsidR="003361CF" w:rsidRDefault="003361CF" w:rsidP="003361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St.Nicholas’s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Priory, Exeter.</w:t>
      </w:r>
    </w:p>
    <w:p w:rsidR="003361CF" w:rsidRDefault="003361CF" w:rsidP="003361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361CF" w:rsidRDefault="003361CF" w:rsidP="003361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1CC9" w:rsidRDefault="008F1CC9" w:rsidP="008F1C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Dec.1422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the chapel of the Hospital of </w:t>
      </w:r>
    </w:p>
    <w:p w:rsidR="008F1CC9" w:rsidRDefault="008F1CC9" w:rsidP="008F1C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St.Mary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Devon.</w:t>
      </w:r>
    </w:p>
    <w:p w:rsidR="008F1CC9" w:rsidRDefault="008F1CC9" w:rsidP="003361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 pp.77-9)</w:t>
      </w:r>
    </w:p>
    <w:p w:rsidR="003361CF" w:rsidRDefault="003361CF" w:rsidP="003361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Mar.1424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subdeacon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Devon.</w:t>
      </w:r>
    </w:p>
    <w:p w:rsidR="003361CF" w:rsidRDefault="005976AD" w:rsidP="005976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(“Register of Edmund Lacy, </w:t>
      </w:r>
      <w:r w:rsidR="003361CF">
        <w:rPr>
          <w:rFonts w:ascii="Times New Roman" w:hAnsi="Times New Roman" w:cs="Times New Roman"/>
          <w:sz w:val="24"/>
          <w:szCs w:val="24"/>
        </w:rPr>
        <w:t>Bishop of Exeter 1420-55” vol.4 pp.86-7)</w:t>
      </w:r>
    </w:p>
    <w:p w:rsidR="005976AD" w:rsidRDefault="001F41A8" w:rsidP="005976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Apr.</w:t>
      </w:r>
      <w:r w:rsidR="005976AD">
        <w:rPr>
          <w:rFonts w:ascii="Times New Roman" w:hAnsi="Times New Roman" w:cs="Times New Roman"/>
          <w:sz w:val="24"/>
          <w:szCs w:val="24"/>
        </w:rPr>
        <w:tab/>
        <w:t xml:space="preserve">He was ordained deacon in </w:t>
      </w:r>
      <w:proofErr w:type="spellStart"/>
      <w:r w:rsidR="005976AD"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 w:rsidR="005976AD">
        <w:rPr>
          <w:rFonts w:ascii="Times New Roman" w:hAnsi="Times New Roman" w:cs="Times New Roman"/>
          <w:sz w:val="24"/>
          <w:szCs w:val="24"/>
        </w:rPr>
        <w:t xml:space="preserve"> Parish Church by </w:t>
      </w:r>
    </w:p>
    <w:p w:rsidR="005976AD" w:rsidRDefault="005976AD" w:rsidP="005976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Edmund Lacy, Bishop of Exeter(q.v.).</w:t>
      </w:r>
    </w:p>
    <w:p w:rsidR="005976AD" w:rsidRDefault="005976AD" w:rsidP="005976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vol.4 pp.87-8)</w:t>
      </w:r>
    </w:p>
    <w:p w:rsidR="001F41A8" w:rsidRDefault="001F41A8" w:rsidP="001F41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Sep.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priest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 by Edmund Lacy,</w:t>
      </w:r>
    </w:p>
    <w:p w:rsidR="001F41A8" w:rsidRDefault="001F41A8" w:rsidP="001F41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Bishop of Exeter(q.v.).</w:t>
      </w:r>
    </w:p>
    <w:p w:rsidR="001F41A8" w:rsidRDefault="001F41A8" w:rsidP="001F41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1420-55” vol.4 p.91)</w:t>
      </w:r>
    </w:p>
    <w:p w:rsidR="00DD5B8A" w:rsidRDefault="00DD5B8A" w:rsidP="003361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76AD" w:rsidRDefault="005976AD" w:rsidP="003361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41A8" w:rsidRDefault="001F41A8" w:rsidP="003361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February 2016</w:t>
      </w:r>
    </w:p>
    <w:p w:rsidR="008F1CC9" w:rsidRPr="003361CF" w:rsidRDefault="008F1CC9" w:rsidP="003361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July 2016</w:t>
      </w:r>
      <w:bookmarkStart w:id="0" w:name="_GoBack"/>
      <w:bookmarkEnd w:id="0"/>
    </w:p>
    <w:sectPr w:rsidR="008F1CC9" w:rsidRPr="003361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1CF" w:rsidRDefault="003361CF" w:rsidP="00564E3C">
      <w:pPr>
        <w:spacing w:after="0" w:line="240" w:lineRule="auto"/>
      </w:pPr>
      <w:r>
        <w:separator/>
      </w:r>
    </w:p>
  </w:endnote>
  <w:endnote w:type="continuationSeparator" w:id="0">
    <w:p w:rsidR="003361CF" w:rsidRDefault="003361C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F1CC9">
      <w:rPr>
        <w:rFonts w:ascii="Times New Roman" w:hAnsi="Times New Roman" w:cs="Times New Roman"/>
        <w:noProof/>
        <w:sz w:val="24"/>
        <w:szCs w:val="24"/>
      </w:rPr>
      <w:t>19 July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1CF" w:rsidRDefault="003361CF" w:rsidP="00564E3C">
      <w:pPr>
        <w:spacing w:after="0" w:line="240" w:lineRule="auto"/>
      </w:pPr>
      <w:r>
        <w:separator/>
      </w:r>
    </w:p>
  </w:footnote>
  <w:footnote w:type="continuationSeparator" w:id="0">
    <w:p w:rsidR="003361CF" w:rsidRDefault="003361C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1CF"/>
    <w:rsid w:val="001F41A8"/>
    <w:rsid w:val="003361CF"/>
    <w:rsid w:val="00372DC6"/>
    <w:rsid w:val="00564E3C"/>
    <w:rsid w:val="005976AD"/>
    <w:rsid w:val="0064591D"/>
    <w:rsid w:val="008F1CC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BD7CF"/>
  <w15:chartTrackingRefBased/>
  <w15:docId w15:val="{B10E93AB-55CE-4073-A1D4-C251EF642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2016-02-20T19:54:00Z</dcterms:created>
  <dcterms:modified xsi:type="dcterms:W3CDTF">2016-07-19T07:08:00Z</dcterms:modified>
</cp:coreProperties>
</file>